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8A19B" w14:textId="77777777" w:rsidR="00142238" w:rsidRDefault="00142238" w:rsidP="000F54D5">
      <w:pPr>
        <w:spacing w:before="0" w:beforeAutospacing="0" w:after="0" w:afterAutospacing="0"/>
        <w:rPr>
          <w:b/>
          <w:bCs/>
          <w:sz w:val="28"/>
          <w:szCs w:val="28"/>
        </w:rPr>
      </w:pPr>
    </w:p>
    <w:p w14:paraId="2F5CC333" w14:textId="77777777" w:rsidR="00513174" w:rsidRDefault="00513174" w:rsidP="00513174">
      <w:pPr>
        <w:spacing w:before="0" w:beforeAutospacing="0" w:after="0" w:afterAutospacing="0"/>
        <w:rPr>
          <w:rFonts w:cs="Calibri"/>
          <w:b/>
          <w:bCs/>
          <w:sz w:val="28"/>
          <w:szCs w:val="28"/>
        </w:rPr>
      </w:pPr>
    </w:p>
    <w:p w14:paraId="15092110" w14:textId="77777777" w:rsidR="00C65577" w:rsidRDefault="00C65577" w:rsidP="0041005E">
      <w:pPr>
        <w:rPr>
          <w:b/>
          <w:bCs/>
          <w:sz w:val="28"/>
          <w:szCs w:val="28"/>
        </w:rPr>
      </w:pPr>
      <w:bookmarkStart w:id="0" w:name="_MailEndCompose"/>
    </w:p>
    <w:p w14:paraId="5963C08E" w14:textId="6AD8AA46" w:rsidR="00C65577" w:rsidRDefault="00C65577" w:rsidP="0041005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Rezerwacja wizyt w ZUS – wygoda, oszczędność czasu i większy komfort dla klientów</w:t>
      </w:r>
      <w:bookmarkEnd w:id="0"/>
      <w:r>
        <w:rPr>
          <w:b/>
          <w:bCs/>
          <w:sz w:val="28"/>
          <w:szCs w:val="28"/>
        </w:rPr>
        <w:t xml:space="preserve"> </w:t>
      </w:r>
    </w:p>
    <w:p w14:paraId="2CCD3D8F" w14:textId="2CD7DEA4" w:rsidR="0041005E" w:rsidRPr="00C65577" w:rsidRDefault="0041005E" w:rsidP="0041005E">
      <w:pPr>
        <w:rPr>
          <w:bCs/>
          <w:szCs w:val="24"/>
        </w:rPr>
      </w:pPr>
      <w:r w:rsidRPr="00C65577">
        <w:rPr>
          <w:b/>
          <w:bCs/>
          <w:szCs w:val="24"/>
        </w:rPr>
        <w:t xml:space="preserve">Aby szybciej i wygodniej załatwić sprawę w Zakładzie Ubezpieczeń Społecznych, warto wcześniej zarezerwować wizytę. Od stycznia 2026 roku ZUS rozszerza usługę rezerwacji </w:t>
      </w:r>
      <w:r w:rsidR="00C65577">
        <w:rPr>
          <w:b/>
          <w:bCs/>
          <w:szCs w:val="24"/>
        </w:rPr>
        <w:br/>
      </w:r>
      <w:r w:rsidRPr="00C65577">
        <w:rPr>
          <w:b/>
          <w:bCs/>
          <w:szCs w:val="24"/>
        </w:rPr>
        <w:t xml:space="preserve">w swoich placówkach. Oznacza to, że pierwszeństwo będą mieli klienci, którzy wcześniej umówią się na wizytę. </w:t>
      </w:r>
    </w:p>
    <w:p w14:paraId="7D8B2C93" w14:textId="36782D1C" w:rsidR="0041005E" w:rsidRPr="00C65577" w:rsidRDefault="0041005E" w:rsidP="0041005E">
      <w:pPr>
        <w:rPr>
          <w:bCs/>
          <w:szCs w:val="24"/>
        </w:rPr>
      </w:pPr>
      <w:r w:rsidRPr="00C65577">
        <w:rPr>
          <w:bCs/>
          <w:szCs w:val="24"/>
        </w:rPr>
        <w:t xml:space="preserve">Rezerwacja wizyty to wygodne rozwiązanie, które zapewnia lepszą organizację obsługi. Doradca może przygotować się do spotkania, co przekłada się na indywidualne podejście do klienta. </w:t>
      </w:r>
    </w:p>
    <w:p w14:paraId="0A18BBE7" w14:textId="6C8F1864" w:rsidR="00C65577" w:rsidRPr="00C65577" w:rsidRDefault="00C65577" w:rsidP="00C65577">
      <w:pPr>
        <w:rPr>
          <w:b/>
          <w:bCs/>
          <w:szCs w:val="24"/>
        </w:rPr>
      </w:pPr>
      <w:r w:rsidRPr="00C65577">
        <w:rPr>
          <w:b/>
          <w:bCs/>
          <w:szCs w:val="24"/>
        </w:rPr>
        <w:t>Jak można się umówić na wizytę w placówce w ZUS</w:t>
      </w:r>
    </w:p>
    <w:p w14:paraId="6E15B582" w14:textId="77777777" w:rsidR="00C65577" w:rsidRPr="00C65577" w:rsidRDefault="00C65577" w:rsidP="00C65577">
      <w:pPr>
        <w:rPr>
          <w:szCs w:val="24"/>
        </w:rPr>
      </w:pPr>
      <w:r w:rsidRPr="00C65577">
        <w:rPr>
          <w:szCs w:val="24"/>
        </w:rPr>
        <w:t>Obecnie wizytę stacjonarną w ZUS można zarezerwować:</w:t>
      </w:r>
    </w:p>
    <w:p w14:paraId="51E12713" w14:textId="77777777" w:rsidR="00C65577" w:rsidRPr="00C65577" w:rsidRDefault="00C65577" w:rsidP="00C65577">
      <w:pPr>
        <w:pStyle w:val="Akapitzlist"/>
        <w:numPr>
          <w:ilvl w:val="0"/>
          <w:numId w:val="28"/>
        </w:numPr>
        <w:spacing w:before="0" w:beforeAutospacing="0" w:after="0" w:afterAutospacing="0" w:line="240" w:lineRule="auto"/>
        <w:ind w:left="709" w:hanging="283"/>
        <w:jc w:val="left"/>
        <w:rPr>
          <w:szCs w:val="24"/>
        </w:rPr>
      </w:pPr>
      <w:r w:rsidRPr="00C65577">
        <w:rPr>
          <w:szCs w:val="24"/>
        </w:rPr>
        <w:t>przez swój profil na PUE/</w:t>
      </w:r>
      <w:proofErr w:type="spellStart"/>
      <w:r w:rsidRPr="00C65577">
        <w:rPr>
          <w:szCs w:val="24"/>
        </w:rPr>
        <w:t>eZUS</w:t>
      </w:r>
      <w:proofErr w:type="spellEnd"/>
      <w:r w:rsidRPr="00C65577">
        <w:rPr>
          <w:szCs w:val="24"/>
        </w:rPr>
        <w:t>;</w:t>
      </w:r>
    </w:p>
    <w:p w14:paraId="45A4DEA4" w14:textId="77777777" w:rsidR="00C65577" w:rsidRPr="00C65577" w:rsidRDefault="00C65577" w:rsidP="00C65577">
      <w:pPr>
        <w:pStyle w:val="Akapitzlist"/>
        <w:numPr>
          <w:ilvl w:val="0"/>
          <w:numId w:val="28"/>
        </w:numPr>
        <w:spacing w:before="0" w:beforeAutospacing="0" w:after="0" w:afterAutospacing="0" w:line="240" w:lineRule="auto"/>
        <w:ind w:left="709" w:hanging="283"/>
        <w:jc w:val="left"/>
        <w:rPr>
          <w:szCs w:val="24"/>
        </w:rPr>
      </w:pPr>
      <w:r w:rsidRPr="00C65577">
        <w:rPr>
          <w:szCs w:val="24"/>
        </w:rPr>
        <w:t xml:space="preserve">telefonicznie w najbliższym oddziale ZUS (numery są podane na stronie </w:t>
      </w:r>
      <w:hyperlink r:id="rId8" w:history="1">
        <w:r w:rsidRPr="00C65577">
          <w:rPr>
            <w:rStyle w:val="Hipercze"/>
            <w:szCs w:val="24"/>
          </w:rPr>
          <w:t>www.zus.pl</w:t>
        </w:r>
      </w:hyperlink>
      <w:r w:rsidRPr="00C65577">
        <w:rPr>
          <w:szCs w:val="24"/>
        </w:rPr>
        <w:t xml:space="preserve"> w zakładce „Zarezerwuj wizytę” -&gt; „Wizyta w placówce”;</w:t>
      </w:r>
    </w:p>
    <w:p w14:paraId="60FE1224" w14:textId="77777777" w:rsidR="00C65577" w:rsidRPr="00C65577" w:rsidRDefault="00C65577" w:rsidP="00C65577">
      <w:pPr>
        <w:pStyle w:val="Akapitzlist"/>
        <w:numPr>
          <w:ilvl w:val="0"/>
          <w:numId w:val="28"/>
        </w:numPr>
        <w:spacing w:before="0" w:beforeAutospacing="0" w:after="0" w:afterAutospacing="0" w:line="240" w:lineRule="auto"/>
        <w:ind w:left="709" w:hanging="283"/>
        <w:jc w:val="left"/>
        <w:rPr>
          <w:szCs w:val="24"/>
        </w:rPr>
      </w:pPr>
      <w:r w:rsidRPr="00C65577">
        <w:rPr>
          <w:szCs w:val="24"/>
        </w:rPr>
        <w:t>podczas wizyty w placówce ZUS, np. na stanowisku Informacji ogólnej/Dziennika podawczego lub na stanowisku komputerowym dla klientów.</w:t>
      </w:r>
    </w:p>
    <w:p w14:paraId="52CFC2BE" w14:textId="53796F9A" w:rsidR="00C65577" w:rsidRPr="00C65577" w:rsidRDefault="00C65577" w:rsidP="00C65577">
      <w:pPr>
        <w:ind w:left="284"/>
        <w:rPr>
          <w:szCs w:val="24"/>
        </w:rPr>
      </w:pPr>
      <w:r w:rsidRPr="00C65577">
        <w:rPr>
          <w:szCs w:val="24"/>
        </w:rPr>
        <w:t xml:space="preserve">Ponadto klienci mogą skorzystać z </w:t>
      </w:r>
      <w:r w:rsidRPr="00C65577">
        <w:rPr>
          <w:b/>
          <w:bCs/>
          <w:szCs w:val="24"/>
        </w:rPr>
        <w:t>e-wizyty</w:t>
      </w:r>
      <w:r w:rsidRPr="00C65577">
        <w:rPr>
          <w:szCs w:val="24"/>
        </w:rPr>
        <w:t xml:space="preserve">, czyli konsultacji on-line ze specjalistą. </w:t>
      </w:r>
      <w:r w:rsidRPr="00C65577">
        <w:rPr>
          <w:szCs w:val="24"/>
        </w:rPr>
        <w:br/>
      </w:r>
      <w:r w:rsidRPr="00C65577">
        <w:rPr>
          <w:szCs w:val="24"/>
        </w:rPr>
        <w:t>E-wizytę można zarezerwować:</w:t>
      </w:r>
    </w:p>
    <w:p w14:paraId="076EE13F" w14:textId="77777777" w:rsidR="00C65577" w:rsidRPr="00C65577" w:rsidRDefault="00C65577" w:rsidP="00C65577">
      <w:pPr>
        <w:pStyle w:val="Akapitzlist"/>
        <w:numPr>
          <w:ilvl w:val="0"/>
          <w:numId w:val="29"/>
        </w:numPr>
        <w:spacing w:before="0" w:beforeAutospacing="0" w:after="0" w:afterAutospacing="0" w:line="240" w:lineRule="auto"/>
        <w:ind w:left="709" w:hanging="283"/>
        <w:jc w:val="left"/>
        <w:rPr>
          <w:szCs w:val="24"/>
        </w:rPr>
      </w:pPr>
      <w:r w:rsidRPr="00C65577">
        <w:rPr>
          <w:szCs w:val="24"/>
        </w:rPr>
        <w:t xml:space="preserve">na stronie </w:t>
      </w:r>
      <w:hyperlink r:id="rId9" w:history="1">
        <w:r w:rsidRPr="00C65577">
          <w:rPr>
            <w:rStyle w:val="Hipercze"/>
            <w:szCs w:val="24"/>
          </w:rPr>
          <w:t>www.zus.pl</w:t>
        </w:r>
      </w:hyperlink>
      <w:r w:rsidRPr="00C65577">
        <w:rPr>
          <w:szCs w:val="24"/>
        </w:rPr>
        <w:t xml:space="preserve"> w zakładce „Zarezerwuj wizytę” -&gt; „E-wizyta”;</w:t>
      </w:r>
    </w:p>
    <w:p w14:paraId="43C3E8C8" w14:textId="77777777" w:rsidR="00C65577" w:rsidRPr="00C65577" w:rsidRDefault="00C65577" w:rsidP="00C65577">
      <w:pPr>
        <w:pStyle w:val="Akapitzlist"/>
        <w:numPr>
          <w:ilvl w:val="0"/>
          <w:numId w:val="29"/>
        </w:numPr>
        <w:spacing w:before="0" w:beforeAutospacing="0" w:after="0" w:afterAutospacing="0" w:line="240" w:lineRule="auto"/>
        <w:ind w:left="709" w:hanging="283"/>
        <w:jc w:val="left"/>
        <w:rPr>
          <w:szCs w:val="24"/>
        </w:rPr>
      </w:pPr>
      <w:r w:rsidRPr="00C65577">
        <w:rPr>
          <w:szCs w:val="24"/>
        </w:rPr>
        <w:t xml:space="preserve">w aplikacji </w:t>
      </w:r>
      <w:proofErr w:type="spellStart"/>
      <w:r w:rsidRPr="00C65577">
        <w:rPr>
          <w:szCs w:val="24"/>
        </w:rPr>
        <w:t>mZUS</w:t>
      </w:r>
      <w:proofErr w:type="spellEnd"/>
      <w:r w:rsidRPr="00C65577">
        <w:rPr>
          <w:szCs w:val="24"/>
        </w:rPr>
        <w:t>;</w:t>
      </w:r>
    </w:p>
    <w:p w14:paraId="12C00BBD" w14:textId="717B9389" w:rsidR="00C65577" w:rsidRPr="00C65577" w:rsidRDefault="00C65577" w:rsidP="00471F9B">
      <w:pPr>
        <w:pStyle w:val="Akapitzlist"/>
        <w:numPr>
          <w:ilvl w:val="0"/>
          <w:numId w:val="29"/>
        </w:numPr>
        <w:spacing w:before="0" w:beforeAutospacing="0" w:after="0" w:afterAutospacing="0" w:line="240" w:lineRule="auto"/>
        <w:ind w:left="709" w:hanging="283"/>
        <w:jc w:val="left"/>
        <w:rPr>
          <w:b/>
          <w:bCs/>
          <w:szCs w:val="24"/>
        </w:rPr>
      </w:pPr>
      <w:r w:rsidRPr="00C65577">
        <w:rPr>
          <w:szCs w:val="24"/>
        </w:rPr>
        <w:t xml:space="preserve">w aplikacji </w:t>
      </w:r>
      <w:proofErr w:type="spellStart"/>
      <w:r w:rsidRPr="00C65577">
        <w:rPr>
          <w:szCs w:val="24"/>
        </w:rPr>
        <w:t>mObywatel</w:t>
      </w:r>
      <w:proofErr w:type="spellEnd"/>
      <w:r w:rsidRPr="00C65577">
        <w:rPr>
          <w:szCs w:val="24"/>
        </w:rPr>
        <w:t xml:space="preserve">. </w:t>
      </w:r>
    </w:p>
    <w:p w14:paraId="2D8734C5" w14:textId="1FCCE6D4" w:rsidR="00C65577" w:rsidRPr="00C65577" w:rsidRDefault="00C65577" w:rsidP="00C65577">
      <w:pPr>
        <w:rPr>
          <w:b/>
          <w:bCs/>
          <w:szCs w:val="24"/>
        </w:rPr>
      </w:pPr>
      <w:r w:rsidRPr="00C65577">
        <w:rPr>
          <w:b/>
          <w:bCs/>
          <w:szCs w:val="24"/>
        </w:rPr>
        <w:t>Czy osoby, które nie zarezerwują wcześniej wizyty, też zostaną obsłużone?</w:t>
      </w:r>
    </w:p>
    <w:p w14:paraId="179440D0" w14:textId="0AD17046" w:rsidR="00C65577" w:rsidRPr="007D7D5B" w:rsidRDefault="00C65577" w:rsidP="00C65577">
      <w:pPr>
        <w:rPr>
          <w:b/>
          <w:bCs/>
          <w:szCs w:val="24"/>
        </w:rPr>
      </w:pPr>
      <w:r w:rsidRPr="00C65577">
        <w:rPr>
          <w:szCs w:val="24"/>
        </w:rPr>
        <w:t xml:space="preserve">Rezerwowanie wizyt w placówkach w żaden sposób nie ogranicza dostępu klientów do usług ZUS. Osoba, która nie umówiła się wcześniej na wizytę, zawsze uzyska pomoc, ale musi się liczyć z tym, że będzie czekać na obsługę lub może wybrać wizytę w innym terminie. </w:t>
      </w:r>
    </w:p>
    <w:p w14:paraId="08198B01" w14:textId="77777777" w:rsidR="00C65577" w:rsidRDefault="00C65577" w:rsidP="0041005E">
      <w:pPr>
        <w:rPr>
          <w:bCs/>
          <w:sz w:val="22"/>
        </w:rPr>
      </w:pPr>
    </w:p>
    <w:p w14:paraId="42FD4A50" w14:textId="77777777" w:rsidR="00C65577" w:rsidRDefault="00C65577" w:rsidP="0041005E">
      <w:pPr>
        <w:rPr>
          <w:bCs/>
          <w:sz w:val="22"/>
        </w:rPr>
      </w:pPr>
    </w:p>
    <w:sectPr w:rsidR="00C65577" w:rsidSect="00393C96">
      <w:footerReference w:type="default" r:id="rId10"/>
      <w:headerReference w:type="first" r:id="rId11"/>
      <w:footerReference w:type="first" r:id="rId12"/>
      <w:pgSz w:w="11906" w:h="16838" w:code="9"/>
      <w:pgMar w:top="1134" w:right="1134" w:bottom="1701" w:left="1814" w:header="28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8FE1F" w14:textId="77777777" w:rsidR="00404F1B" w:rsidRDefault="00404F1B" w:rsidP="007137FF">
      <w:r>
        <w:separator/>
      </w:r>
    </w:p>
  </w:endnote>
  <w:endnote w:type="continuationSeparator" w:id="0">
    <w:p w14:paraId="07B941CD" w14:textId="77777777" w:rsidR="00404F1B" w:rsidRDefault="00404F1B" w:rsidP="0071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36731" w14:textId="77777777" w:rsidR="002E27E2" w:rsidRPr="00BF7B1A" w:rsidRDefault="002E27E2">
    <w:pPr>
      <w:pStyle w:val="Stopka"/>
      <w:jc w:val="center"/>
      <w:rPr>
        <w:rStyle w:val="StopkastronyZna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12455" w14:textId="77777777" w:rsidR="00CE3210" w:rsidRDefault="00CE3210">
    <w:pPr>
      <w:pStyle w:val="Stopka"/>
    </w:pPr>
  </w:p>
  <w:p w14:paraId="31EBB6EF" w14:textId="77777777" w:rsidR="00B55690" w:rsidRPr="00EF6F47" w:rsidRDefault="00B55690" w:rsidP="00EF6F47">
    <w:pPr>
      <w:pStyle w:val="Stopkainfo"/>
      <w:tabs>
        <w:tab w:val="clear" w:pos="3261"/>
        <w:tab w:val="clear" w:pos="6379"/>
        <w:tab w:val="center" w:pos="4536"/>
        <w:tab w:val="right" w:pos="893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3E9FF" w14:textId="77777777" w:rsidR="00404F1B" w:rsidRDefault="00404F1B" w:rsidP="007137FF">
      <w:r>
        <w:separator/>
      </w:r>
    </w:p>
  </w:footnote>
  <w:footnote w:type="continuationSeparator" w:id="0">
    <w:p w14:paraId="0C4BCD61" w14:textId="77777777" w:rsidR="00404F1B" w:rsidRDefault="00404F1B" w:rsidP="00713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F2B2C" w14:textId="2CE96DAB" w:rsidR="00C7066D" w:rsidRDefault="000F6262" w:rsidP="007137FF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C66623E" wp14:editId="493FBAAD">
          <wp:simplePos x="0" y="0"/>
          <wp:positionH relativeFrom="column">
            <wp:posOffset>-683895</wp:posOffset>
          </wp:positionH>
          <wp:positionV relativeFrom="margin">
            <wp:posOffset>635</wp:posOffset>
          </wp:positionV>
          <wp:extent cx="1289050" cy="288290"/>
          <wp:effectExtent l="0" t="0" r="0" b="0"/>
          <wp:wrapNone/>
          <wp:docPr id="1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135A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D22D30"/>
    <w:multiLevelType w:val="hybridMultilevel"/>
    <w:tmpl w:val="384C3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26C65"/>
    <w:multiLevelType w:val="hybridMultilevel"/>
    <w:tmpl w:val="FB5A6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97930"/>
    <w:multiLevelType w:val="multilevel"/>
    <w:tmpl w:val="7AEC20EC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3019FF"/>
    <w:multiLevelType w:val="multilevel"/>
    <w:tmpl w:val="0415001F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5" w15:restartNumberingAfterBreak="0">
    <w:nsid w:val="180655D4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3269C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D3178E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C6786"/>
    <w:multiLevelType w:val="hybridMultilevel"/>
    <w:tmpl w:val="A48ADC6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40B25"/>
    <w:multiLevelType w:val="hybridMultilevel"/>
    <w:tmpl w:val="91B2E396"/>
    <w:lvl w:ilvl="0" w:tplc="AE7AFF32">
      <w:numFmt w:val="bullet"/>
      <w:lvlText w:val="•"/>
      <w:lvlJc w:val="left"/>
      <w:pPr>
        <w:ind w:left="1412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9C53E0"/>
    <w:multiLevelType w:val="multilevel"/>
    <w:tmpl w:val="78E091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2C03E22"/>
    <w:multiLevelType w:val="hybridMultilevel"/>
    <w:tmpl w:val="E232156C"/>
    <w:lvl w:ilvl="0" w:tplc="AE7AFF32">
      <w:numFmt w:val="bullet"/>
      <w:lvlText w:val="•"/>
      <w:lvlJc w:val="left"/>
      <w:pPr>
        <w:ind w:left="2256" w:hanging="768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2" w15:restartNumberingAfterBreak="0">
    <w:nsid w:val="3B8B14DC"/>
    <w:multiLevelType w:val="multilevel"/>
    <w:tmpl w:val="E2F2E512"/>
    <w:lvl w:ilvl="0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55"/>
        </w:tabs>
        <w:ind w:left="36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75"/>
        </w:tabs>
        <w:ind w:left="43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15"/>
        </w:tabs>
        <w:ind w:left="58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35"/>
        </w:tabs>
        <w:ind w:left="65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1222D6"/>
    <w:multiLevelType w:val="hybridMultilevel"/>
    <w:tmpl w:val="C50263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800E1"/>
    <w:multiLevelType w:val="hybridMultilevel"/>
    <w:tmpl w:val="DDC0CFF8"/>
    <w:lvl w:ilvl="0" w:tplc="DC38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6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EF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2A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4E5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8A2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EC4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EE5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257DEF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8E25C13"/>
    <w:multiLevelType w:val="hybridMultilevel"/>
    <w:tmpl w:val="1E9A44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607DC4"/>
    <w:multiLevelType w:val="multilevel"/>
    <w:tmpl w:val="235CE5C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3E70EA5"/>
    <w:multiLevelType w:val="hybridMultilevel"/>
    <w:tmpl w:val="1FEE72AE"/>
    <w:lvl w:ilvl="0" w:tplc="2C5085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E9424B"/>
    <w:multiLevelType w:val="multilevel"/>
    <w:tmpl w:val="1B528574"/>
    <w:lvl w:ilvl="0">
      <w:start w:val="1"/>
      <w:numFmt w:val="bullet"/>
      <w:pStyle w:val="Listapunktowana1"/>
      <w:lvlText w:val=""/>
      <w:lvlJc w:val="left"/>
      <w:pPr>
        <w:ind w:left="397" w:hanging="397"/>
      </w:pPr>
      <w:rPr>
        <w:rFonts w:ascii="Wingdings" w:hAnsi="Wingdings" w:hint="default"/>
      </w:rPr>
    </w:lvl>
    <w:lvl w:ilvl="1">
      <w:start w:val="1"/>
      <w:numFmt w:val="bullet"/>
      <w:pStyle w:val="Listapunktowana1poziomII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2B3E7A"/>
    <w:multiLevelType w:val="multilevel"/>
    <w:tmpl w:val="91225AB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A581E4A"/>
    <w:multiLevelType w:val="hybridMultilevel"/>
    <w:tmpl w:val="86444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9C494B"/>
    <w:multiLevelType w:val="multilevel"/>
    <w:tmpl w:val="211C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886038"/>
    <w:multiLevelType w:val="multilevel"/>
    <w:tmpl w:val="D9A0798A"/>
    <w:lvl w:ilvl="0">
      <w:start w:val="1"/>
      <w:numFmt w:val="upperRoman"/>
      <w:pStyle w:val="Nagwek1"/>
      <w:lvlText w:val="%1."/>
      <w:lvlJc w:val="left"/>
      <w:pPr>
        <w:ind w:left="454" w:hanging="454"/>
      </w:pPr>
      <w:rPr>
        <w:rFonts w:hint="default"/>
        <w:b/>
        <w:color w:val="003D6E"/>
      </w:rPr>
    </w:lvl>
    <w:lvl w:ilvl="1">
      <w:start w:val="1"/>
      <w:numFmt w:val="decimal"/>
      <w:pStyle w:val="Nagwek2"/>
      <w:lvlText w:val="%2."/>
      <w:lvlJc w:val="left"/>
      <w:pPr>
        <w:ind w:left="908" w:hanging="454"/>
      </w:pPr>
      <w:rPr>
        <w:rFonts w:hint="default"/>
        <w:color w:val="003D6E"/>
      </w:rPr>
    </w:lvl>
    <w:lvl w:ilvl="2">
      <w:start w:val="1"/>
      <w:numFmt w:val="lowerLetter"/>
      <w:lvlText w:val="%3."/>
      <w:lvlJc w:val="right"/>
      <w:pPr>
        <w:ind w:left="1814" w:hanging="453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5" w15:restartNumberingAfterBreak="0">
    <w:nsid w:val="62AA6624"/>
    <w:multiLevelType w:val="multilevel"/>
    <w:tmpl w:val="E8EAEE24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1.%2."/>
      <w:lvlJc w:val="left"/>
      <w:pPr>
        <w:ind w:left="1217" w:hanging="432"/>
      </w:pPr>
    </w:lvl>
    <w:lvl w:ilvl="2">
      <w:start w:val="1"/>
      <w:numFmt w:val="decimal"/>
      <w:pStyle w:val="Nagwek3"/>
      <w:lvlText w:val="%1.%2.%3."/>
      <w:lvlJc w:val="left"/>
      <w:pPr>
        <w:ind w:left="1649" w:hanging="504"/>
      </w:pPr>
    </w:lvl>
    <w:lvl w:ilvl="3">
      <w:start w:val="1"/>
      <w:numFmt w:val="decimal"/>
      <w:lvlText w:val="%1.%2.%3.%4."/>
      <w:lvlJc w:val="left"/>
      <w:pPr>
        <w:ind w:left="2153" w:hanging="648"/>
      </w:pPr>
    </w:lvl>
    <w:lvl w:ilvl="4">
      <w:start w:val="1"/>
      <w:numFmt w:val="decimal"/>
      <w:lvlText w:val="%1.%2.%3.%4.%5."/>
      <w:lvlJc w:val="left"/>
      <w:pPr>
        <w:ind w:left="2657" w:hanging="792"/>
      </w:pPr>
    </w:lvl>
    <w:lvl w:ilvl="5">
      <w:start w:val="1"/>
      <w:numFmt w:val="decimal"/>
      <w:lvlText w:val="%1.%2.%3.%4.%5.%6."/>
      <w:lvlJc w:val="left"/>
      <w:pPr>
        <w:ind w:left="3161" w:hanging="936"/>
      </w:pPr>
    </w:lvl>
    <w:lvl w:ilvl="6">
      <w:start w:val="1"/>
      <w:numFmt w:val="decimal"/>
      <w:lvlText w:val="%1.%2.%3.%4.%5.%6.%7."/>
      <w:lvlJc w:val="left"/>
      <w:pPr>
        <w:ind w:left="3665" w:hanging="1080"/>
      </w:pPr>
    </w:lvl>
    <w:lvl w:ilvl="7">
      <w:start w:val="1"/>
      <w:numFmt w:val="decimal"/>
      <w:lvlText w:val="%1.%2.%3.%4.%5.%6.%7.%8."/>
      <w:lvlJc w:val="left"/>
      <w:pPr>
        <w:ind w:left="4169" w:hanging="1224"/>
      </w:pPr>
    </w:lvl>
    <w:lvl w:ilvl="8">
      <w:start w:val="1"/>
      <w:numFmt w:val="decimal"/>
      <w:lvlText w:val="%1.%2.%3.%4.%5.%6.%7.%8.%9."/>
      <w:lvlJc w:val="left"/>
      <w:pPr>
        <w:ind w:left="4745" w:hanging="1440"/>
      </w:pPr>
    </w:lvl>
  </w:abstractNum>
  <w:abstractNum w:abstractNumId="26" w15:restartNumberingAfterBreak="0">
    <w:nsid w:val="695B21F2"/>
    <w:multiLevelType w:val="hybridMultilevel"/>
    <w:tmpl w:val="E5349A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566004">
    <w:abstractNumId w:val="12"/>
  </w:num>
  <w:num w:numId="2" w16cid:durableId="1754667747">
    <w:abstractNumId w:val="24"/>
  </w:num>
  <w:num w:numId="3" w16cid:durableId="629095625">
    <w:abstractNumId w:val="7"/>
  </w:num>
  <w:num w:numId="4" w16cid:durableId="629675481">
    <w:abstractNumId w:val="5"/>
  </w:num>
  <w:num w:numId="5" w16cid:durableId="1654407920">
    <w:abstractNumId w:val="13"/>
  </w:num>
  <w:num w:numId="6" w16cid:durableId="1064445980">
    <w:abstractNumId w:val="15"/>
  </w:num>
  <w:num w:numId="7" w16cid:durableId="1662349416">
    <w:abstractNumId w:val="16"/>
  </w:num>
  <w:num w:numId="8" w16cid:durableId="589895561">
    <w:abstractNumId w:val="0"/>
  </w:num>
  <w:num w:numId="9" w16cid:durableId="604653611">
    <w:abstractNumId w:val="6"/>
  </w:num>
  <w:num w:numId="10" w16cid:durableId="1336112393">
    <w:abstractNumId w:val="14"/>
  </w:num>
  <w:num w:numId="11" w16cid:durableId="845949132">
    <w:abstractNumId w:val="4"/>
  </w:num>
  <w:num w:numId="12" w16cid:durableId="1603952138">
    <w:abstractNumId w:val="25"/>
  </w:num>
  <w:num w:numId="13" w16cid:durableId="1932813874">
    <w:abstractNumId w:val="18"/>
  </w:num>
  <w:num w:numId="14" w16cid:durableId="1375082082">
    <w:abstractNumId w:val="20"/>
  </w:num>
  <w:num w:numId="15" w16cid:durableId="1761412065">
    <w:abstractNumId w:val="17"/>
  </w:num>
  <w:num w:numId="16" w16cid:durableId="1840996855">
    <w:abstractNumId w:val="21"/>
  </w:num>
  <w:num w:numId="17" w16cid:durableId="2044792239">
    <w:abstractNumId w:val="3"/>
  </w:num>
  <w:num w:numId="18" w16cid:durableId="662512052">
    <w:abstractNumId w:val="10"/>
  </w:num>
  <w:num w:numId="19" w16cid:durableId="8378127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2464889">
    <w:abstractNumId w:val="8"/>
  </w:num>
  <w:num w:numId="21" w16cid:durableId="1093942339">
    <w:abstractNumId w:val="23"/>
  </w:num>
  <w:num w:numId="22" w16cid:durableId="87360092">
    <w:abstractNumId w:val="19"/>
  </w:num>
  <w:num w:numId="23" w16cid:durableId="573321150">
    <w:abstractNumId w:val="26"/>
  </w:num>
  <w:num w:numId="24" w16cid:durableId="918632819">
    <w:abstractNumId w:val="1"/>
  </w:num>
  <w:num w:numId="25" w16cid:durableId="716471549">
    <w:abstractNumId w:val="22"/>
  </w:num>
  <w:num w:numId="26" w16cid:durableId="1321619504">
    <w:abstractNumId w:val="1"/>
  </w:num>
  <w:num w:numId="27" w16cid:durableId="2136867592">
    <w:abstractNumId w:val="2"/>
  </w:num>
  <w:num w:numId="28" w16cid:durableId="2039700260">
    <w:abstractNumId w:val="11"/>
  </w:num>
  <w:num w:numId="29" w16cid:durableId="468203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EE3"/>
    <w:rsid w:val="00000405"/>
    <w:rsid w:val="00001137"/>
    <w:rsid w:val="00001C17"/>
    <w:rsid w:val="0000553B"/>
    <w:rsid w:val="00013BCE"/>
    <w:rsid w:val="00020B10"/>
    <w:rsid w:val="00021118"/>
    <w:rsid w:val="00021FE8"/>
    <w:rsid w:val="00022DF4"/>
    <w:rsid w:val="00024940"/>
    <w:rsid w:val="00024AE8"/>
    <w:rsid w:val="00034470"/>
    <w:rsid w:val="00035AD7"/>
    <w:rsid w:val="00036A0B"/>
    <w:rsid w:val="00037FE6"/>
    <w:rsid w:val="000407CC"/>
    <w:rsid w:val="00044349"/>
    <w:rsid w:val="00044CBD"/>
    <w:rsid w:val="000471F8"/>
    <w:rsid w:val="000577B1"/>
    <w:rsid w:val="0005781E"/>
    <w:rsid w:val="00057C31"/>
    <w:rsid w:val="00060AD5"/>
    <w:rsid w:val="000661D9"/>
    <w:rsid w:val="00073379"/>
    <w:rsid w:val="0008427D"/>
    <w:rsid w:val="00095391"/>
    <w:rsid w:val="00095469"/>
    <w:rsid w:val="00095911"/>
    <w:rsid w:val="000A5823"/>
    <w:rsid w:val="000B5656"/>
    <w:rsid w:val="000C0ABC"/>
    <w:rsid w:val="000C2182"/>
    <w:rsid w:val="000C45C7"/>
    <w:rsid w:val="000C5E36"/>
    <w:rsid w:val="000D09FC"/>
    <w:rsid w:val="000D0A3D"/>
    <w:rsid w:val="000D396C"/>
    <w:rsid w:val="000D61F4"/>
    <w:rsid w:val="000D6633"/>
    <w:rsid w:val="000E2B36"/>
    <w:rsid w:val="000E5761"/>
    <w:rsid w:val="000E7C53"/>
    <w:rsid w:val="000F220F"/>
    <w:rsid w:val="000F54D5"/>
    <w:rsid w:val="000F6262"/>
    <w:rsid w:val="000F6AA0"/>
    <w:rsid w:val="0010183B"/>
    <w:rsid w:val="00101963"/>
    <w:rsid w:val="00102894"/>
    <w:rsid w:val="00106C80"/>
    <w:rsid w:val="00111316"/>
    <w:rsid w:val="00111E5C"/>
    <w:rsid w:val="00111F85"/>
    <w:rsid w:val="00114B0B"/>
    <w:rsid w:val="00121D1A"/>
    <w:rsid w:val="0013128F"/>
    <w:rsid w:val="0013178D"/>
    <w:rsid w:val="00132BDF"/>
    <w:rsid w:val="0013369D"/>
    <w:rsid w:val="00135E2D"/>
    <w:rsid w:val="00142238"/>
    <w:rsid w:val="001440FB"/>
    <w:rsid w:val="001475B2"/>
    <w:rsid w:val="001477E3"/>
    <w:rsid w:val="00150F81"/>
    <w:rsid w:val="00151C8E"/>
    <w:rsid w:val="00154177"/>
    <w:rsid w:val="0015572A"/>
    <w:rsid w:val="00156C48"/>
    <w:rsid w:val="00156F66"/>
    <w:rsid w:val="0016577D"/>
    <w:rsid w:val="00165B6E"/>
    <w:rsid w:val="00170F0D"/>
    <w:rsid w:val="001728D2"/>
    <w:rsid w:val="00174DF1"/>
    <w:rsid w:val="0018291B"/>
    <w:rsid w:val="001855FA"/>
    <w:rsid w:val="001857FC"/>
    <w:rsid w:val="00186B3D"/>
    <w:rsid w:val="00192AF5"/>
    <w:rsid w:val="0019747C"/>
    <w:rsid w:val="00197626"/>
    <w:rsid w:val="001A6D93"/>
    <w:rsid w:val="001B0871"/>
    <w:rsid w:val="001B43E4"/>
    <w:rsid w:val="001B4AFC"/>
    <w:rsid w:val="001C023E"/>
    <w:rsid w:val="001C14F5"/>
    <w:rsid w:val="001C23B2"/>
    <w:rsid w:val="001C7BD4"/>
    <w:rsid w:val="001D0567"/>
    <w:rsid w:val="001D0CB7"/>
    <w:rsid w:val="001D3806"/>
    <w:rsid w:val="001D4499"/>
    <w:rsid w:val="001D51E6"/>
    <w:rsid w:val="001D73A9"/>
    <w:rsid w:val="001E1194"/>
    <w:rsid w:val="001E1378"/>
    <w:rsid w:val="001E5DEE"/>
    <w:rsid w:val="001E651D"/>
    <w:rsid w:val="001F2A4A"/>
    <w:rsid w:val="001F3F7F"/>
    <w:rsid w:val="001F4262"/>
    <w:rsid w:val="0020027C"/>
    <w:rsid w:val="00202693"/>
    <w:rsid w:val="00205CFA"/>
    <w:rsid w:val="0020627F"/>
    <w:rsid w:val="00207DEC"/>
    <w:rsid w:val="002111CA"/>
    <w:rsid w:val="0022292B"/>
    <w:rsid w:val="002269FF"/>
    <w:rsid w:val="00226C59"/>
    <w:rsid w:val="00231CDC"/>
    <w:rsid w:val="00240F84"/>
    <w:rsid w:val="0024110D"/>
    <w:rsid w:val="002418F2"/>
    <w:rsid w:val="00244DC5"/>
    <w:rsid w:val="00253F0E"/>
    <w:rsid w:val="00256D1D"/>
    <w:rsid w:val="00263072"/>
    <w:rsid w:val="00270467"/>
    <w:rsid w:val="00273DD5"/>
    <w:rsid w:val="00275A64"/>
    <w:rsid w:val="0028170D"/>
    <w:rsid w:val="00290107"/>
    <w:rsid w:val="00292296"/>
    <w:rsid w:val="00293D75"/>
    <w:rsid w:val="002962B9"/>
    <w:rsid w:val="002A01F8"/>
    <w:rsid w:val="002A1A74"/>
    <w:rsid w:val="002A1C62"/>
    <w:rsid w:val="002A4779"/>
    <w:rsid w:val="002A59F3"/>
    <w:rsid w:val="002A5B91"/>
    <w:rsid w:val="002B13EF"/>
    <w:rsid w:val="002B620D"/>
    <w:rsid w:val="002C41D3"/>
    <w:rsid w:val="002D327A"/>
    <w:rsid w:val="002D53CD"/>
    <w:rsid w:val="002D5CAD"/>
    <w:rsid w:val="002E27E2"/>
    <w:rsid w:val="002E337F"/>
    <w:rsid w:val="002F54B6"/>
    <w:rsid w:val="00300498"/>
    <w:rsid w:val="003016A7"/>
    <w:rsid w:val="00302E70"/>
    <w:rsid w:val="00305577"/>
    <w:rsid w:val="00305B7A"/>
    <w:rsid w:val="0031147A"/>
    <w:rsid w:val="00311856"/>
    <w:rsid w:val="0031305D"/>
    <w:rsid w:val="0032020E"/>
    <w:rsid w:val="0032036C"/>
    <w:rsid w:val="003259CB"/>
    <w:rsid w:val="00327AB3"/>
    <w:rsid w:val="00327C5C"/>
    <w:rsid w:val="00334E2D"/>
    <w:rsid w:val="00335859"/>
    <w:rsid w:val="00341BBE"/>
    <w:rsid w:val="00346677"/>
    <w:rsid w:val="00347D08"/>
    <w:rsid w:val="00350999"/>
    <w:rsid w:val="003536A0"/>
    <w:rsid w:val="00356918"/>
    <w:rsid w:val="0036425B"/>
    <w:rsid w:val="00367DB1"/>
    <w:rsid w:val="003759A6"/>
    <w:rsid w:val="00376E3A"/>
    <w:rsid w:val="00381629"/>
    <w:rsid w:val="00381F98"/>
    <w:rsid w:val="00384923"/>
    <w:rsid w:val="00385040"/>
    <w:rsid w:val="003914E2"/>
    <w:rsid w:val="00393C96"/>
    <w:rsid w:val="0039510F"/>
    <w:rsid w:val="0039537D"/>
    <w:rsid w:val="003A05B3"/>
    <w:rsid w:val="003A0C33"/>
    <w:rsid w:val="003A69EB"/>
    <w:rsid w:val="003B324F"/>
    <w:rsid w:val="003B4E29"/>
    <w:rsid w:val="003C14B2"/>
    <w:rsid w:val="003C6013"/>
    <w:rsid w:val="003D0701"/>
    <w:rsid w:val="003D1506"/>
    <w:rsid w:val="003D1899"/>
    <w:rsid w:val="003D52E4"/>
    <w:rsid w:val="003E1AC8"/>
    <w:rsid w:val="003E2675"/>
    <w:rsid w:val="003E35DD"/>
    <w:rsid w:val="003E3EA4"/>
    <w:rsid w:val="003E4A57"/>
    <w:rsid w:val="003E4AD9"/>
    <w:rsid w:val="003F7ADB"/>
    <w:rsid w:val="00400540"/>
    <w:rsid w:val="0040158C"/>
    <w:rsid w:val="00404F1B"/>
    <w:rsid w:val="00407C91"/>
    <w:rsid w:val="00407F5B"/>
    <w:rsid w:val="0041005E"/>
    <w:rsid w:val="00415663"/>
    <w:rsid w:val="00417192"/>
    <w:rsid w:val="0042132C"/>
    <w:rsid w:val="00423429"/>
    <w:rsid w:val="00425EF5"/>
    <w:rsid w:val="00426749"/>
    <w:rsid w:val="004274CA"/>
    <w:rsid w:val="0044048D"/>
    <w:rsid w:val="00440C09"/>
    <w:rsid w:val="00442A12"/>
    <w:rsid w:val="0044435F"/>
    <w:rsid w:val="00445101"/>
    <w:rsid w:val="00453A67"/>
    <w:rsid w:val="00456DF9"/>
    <w:rsid w:val="00460DFB"/>
    <w:rsid w:val="00464B56"/>
    <w:rsid w:val="00467C9A"/>
    <w:rsid w:val="004708F6"/>
    <w:rsid w:val="00472C3C"/>
    <w:rsid w:val="00480AC3"/>
    <w:rsid w:val="00482BAC"/>
    <w:rsid w:val="00482EAE"/>
    <w:rsid w:val="00490578"/>
    <w:rsid w:val="00491190"/>
    <w:rsid w:val="004A0312"/>
    <w:rsid w:val="004A0475"/>
    <w:rsid w:val="004A3248"/>
    <w:rsid w:val="004B19A3"/>
    <w:rsid w:val="004B1B2D"/>
    <w:rsid w:val="004B2755"/>
    <w:rsid w:val="004B360B"/>
    <w:rsid w:val="004B4502"/>
    <w:rsid w:val="004B4573"/>
    <w:rsid w:val="004B4AA8"/>
    <w:rsid w:val="004B69B3"/>
    <w:rsid w:val="004B7D18"/>
    <w:rsid w:val="004C16C2"/>
    <w:rsid w:val="004C2E85"/>
    <w:rsid w:val="004C5071"/>
    <w:rsid w:val="004C73BC"/>
    <w:rsid w:val="004D1066"/>
    <w:rsid w:val="004D1070"/>
    <w:rsid w:val="004D4E49"/>
    <w:rsid w:val="004D71A3"/>
    <w:rsid w:val="004E5166"/>
    <w:rsid w:val="004F5F90"/>
    <w:rsid w:val="0050219A"/>
    <w:rsid w:val="005043D2"/>
    <w:rsid w:val="00505D16"/>
    <w:rsid w:val="00506458"/>
    <w:rsid w:val="00511E50"/>
    <w:rsid w:val="00513174"/>
    <w:rsid w:val="00513191"/>
    <w:rsid w:val="00514478"/>
    <w:rsid w:val="00515251"/>
    <w:rsid w:val="005205D6"/>
    <w:rsid w:val="00521414"/>
    <w:rsid w:val="00521460"/>
    <w:rsid w:val="005240E0"/>
    <w:rsid w:val="0053138A"/>
    <w:rsid w:val="00532367"/>
    <w:rsid w:val="00532A37"/>
    <w:rsid w:val="005354B1"/>
    <w:rsid w:val="005419F2"/>
    <w:rsid w:val="00543BDB"/>
    <w:rsid w:val="005548BA"/>
    <w:rsid w:val="005571F9"/>
    <w:rsid w:val="0055748C"/>
    <w:rsid w:val="00563A06"/>
    <w:rsid w:val="00564AEA"/>
    <w:rsid w:val="005664E7"/>
    <w:rsid w:val="00567A86"/>
    <w:rsid w:val="005702FC"/>
    <w:rsid w:val="005712D2"/>
    <w:rsid w:val="00571E94"/>
    <w:rsid w:val="00572367"/>
    <w:rsid w:val="005754AD"/>
    <w:rsid w:val="0058291E"/>
    <w:rsid w:val="0059598A"/>
    <w:rsid w:val="005B3562"/>
    <w:rsid w:val="005B5A2B"/>
    <w:rsid w:val="005C2EA2"/>
    <w:rsid w:val="005C44C2"/>
    <w:rsid w:val="005C459D"/>
    <w:rsid w:val="005C5CD5"/>
    <w:rsid w:val="005D1073"/>
    <w:rsid w:val="005D3316"/>
    <w:rsid w:val="005D4C89"/>
    <w:rsid w:val="005D6083"/>
    <w:rsid w:val="005E05D3"/>
    <w:rsid w:val="005E4BC5"/>
    <w:rsid w:val="005E7DB2"/>
    <w:rsid w:val="005F1310"/>
    <w:rsid w:val="005F1E35"/>
    <w:rsid w:val="005F5B99"/>
    <w:rsid w:val="005F5D6D"/>
    <w:rsid w:val="006020BF"/>
    <w:rsid w:val="0060363B"/>
    <w:rsid w:val="00605765"/>
    <w:rsid w:val="006069EC"/>
    <w:rsid w:val="006154DE"/>
    <w:rsid w:val="006155A9"/>
    <w:rsid w:val="00630C2A"/>
    <w:rsid w:val="006310E3"/>
    <w:rsid w:val="0063122E"/>
    <w:rsid w:val="00637429"/>
    <w:rsid w:val="00637E90"/>
    <w:rsid w:val="00642FF7"/>
    <w:rsid w:val="0065443B"/>
    <w:rsid w:val="006545CB"/>
    <w:rsid w:val="006555CE"/>
    <w:rsid w:val="006570B4"/>
    <w:rsid w:val="00660C4F"/>
    <w:rsid w:val="00674280"/>
    <w:rsid w:val="006833F3"/>
    <w:rsid w:val="00686C3B"/>
    <w:rsid w:val="00687E54"/>
    <w:rsid w:val="00687F75"/>
    <w:rsid w:val="006948E6"/>
    <w:rsid w:val="00695420"/>
    <w:rsid w:val="00695429"/>
    <w:rsid w:val="00697C79"/>
    <w:rsid w:val="006A0FCC"/>
    <w:rsid w:val="006A40B6"/>
    <w:rsid w:val="006A4F62"/>
    <w:rsid w:val="006A5752"/>
    <w:rsid w:val="006B6D26"/>
    <w:rsid w:val="006B6E06"/>
    <w:rsid w:val="006B7E3F"/>
    <w:rsid w:val="006C0AB2"/>
    <w:rsid w:val="006C6248"/>
    <w:rsid w:val="006C750F"/>
    <w:rsid w:val="006E06EB"/>
    <w:rsid w:val="006E3003"/>
    <w:rsid w:val="006E3D6A"/>
    <w:rsid w:val="006E4276"/>
    <w:rsid w:val="006E5889"/>
    <w:rsid w:val="006F02F9"/>
    <w:rsid w:val="006F1DB4"/>
    <w:rsid w:val="006F2953"/>
    <w:rsid w:val="006F36D4"/>
    <w:rsid w:val="006F3EB9"/>
    <w:rsid w:val="006F515A"/>
    <w:rsid w:val="006F5D59"/>
    <w:rsid w:val="006F6C0B"/>
    <w:rsid w:val="006F6DE2"/>
    <w:rsid w:val="006F7253"/>
    <w:rsid w:val="0070258F"/>
    <w:rsid w:val="007060DD"/>
    <w:rsid w:val="00706534"/>
    <w:rsid w:val="0071050B"/>
    <w:rsid w:val="007137FF"/>
    <w:rsid w:val="00715C24"/>
    <w:rsid w:val="00716DC9"/>
    <w:rsid w:val="00722839"/>
    <w:rsid w:val="00730950"/>
    <w:rsid w:val="00731398"/>
    <w:rsid w:val="00732418"/>
    <w:rsid w:val="00733B93"/>
    <w:rsid w:val="007363DC"/>
    <w:rsid w:val="00741048"/>
    <w:rsid w:val="007421DD"/>
    <w:rsid w:val="00742FB5"/>
    <w:rsid w:val="007479DE"/>
    <w:rsid w:val="00750594"/>
    <w:rsid w:val="007530B8"/>
    <w:rsid w:val="00754CE4"/>
    <w:rsid w:val="0075548B"/>
    <w:rsid w:val="007624CA"/>
    <w:rsid w:val="00763616"/>
    <w:rsid w:val="00767068"/>
    <w:rsid w:val="00772C1B"/>
    <w:rsid w:val="00772DEA"/>
    <w:rsid w:val="00773422"/>
    <w:rsid w:val="00774C5B"/>
    <w:rsid w:val="0077629B"/>
    <w:rsid w:val="0077760F"/>
    <w:rsid w:val="00781BCB"/>
    <w:rsid w:val="0078589C"/>
    <w:rsid w:val="00790EE3"/>
    <w:rsid w:val="007A0F5A"/>
    <w:rsid w:val="007A5C77"/>
    <w:rsid w:val="007B27B0"/>
    <w:rsid w:val="007B5E30"/>
    <w:rsid w:val="007C11A0"/>
    <w:rsid w:val="007D15CF"/>
    <w:rsid w:val="007D21F2"/>
    <w:rsid w:val="007D3ECC"/>
    <w:rsid w:val="007E20D4"/>
    <w:rsid w:val="007E6986"/>
    <w:rsid w:val="007F0FC8"/>
    <w:rsid w:val="007F3F77"/>
    <w:rsid w:val="007F5F2A"/>
    <w:rsid w:val="007F6197"/>
    <w:rsid w:val="00800CED"/>
    <w:rsid w:val="00802A5E"/>
    <w:rsid w:val="008132E0"/>
    <w:rsid w:val="008237B2"/>
    <w:rsid w:val="00824092"/>
    <w:rsid w:val="00825D0A"/>
    <w:rsid w:val="00827878"/>
    <w:rsid w:val="00830F79"/>
    <w:rsid w:val="00835C5F"/>
    <w:rsid w:val="00837AF2"/>
    <w:rsid w:val="0084270B"/>
    <w:rsid w:val="008462E8"/>
    <w:rsid w:val="00847954"/>
    <w:rsid w:val="00853E3D"/>
    <w:rsid w:val="00854F64"/>
    <w:rsid w:val="00860AE0"/>
    <w:rsid w:val="00864139"/>
    <w:rsid w:val="008654E6"/>
    <w:rsid w:val="00866221"/>
    <w:rsid w:val="00866A92"/>
    <w:rsid w:val="008715A0"/>
    <w:rsid w:val="0087398E"/>
    <w:rsid w:val="00876155"/>
    <w:rsid w:val="0087679D"/>
    <w:rsid w:val="0088269E"/>
    <w:rsid w:val="008838E4"/>
    <w:rsid w:val="00885340"/>
    <w:rsid w:val="00896B5B"/>
    <w:rsid w:val="008A0850"/>
    <w:rsid w:val="008A3FDF"/>
    <w:rsid w:val="008A40DF"/>
    <w:rsid w:val="008A74D1"/>
    <w:rsid w:val="008A7CB1"/>
    <w:rsid w:val="008B048E"/>
    <w:rsid w:val="008B3F25"/>
    <w:rsid w:val="008B4A9E"/>
    <w:rsid w:val="008B745C"/>
    <w:rsid w:val="008C0122"/>
    <w:rsid w:val="008C12EC"/>
    <w:rsid w:val="008C4ADC"/>
    <w:rsid w:val="008D0762"/>
    <w:rsid w:val="008D4AF0"/>
    <w:rsid w:val="008D513A"/>
    <w:rsid w:val="008D73C8"/>
    <w:rsid w:val="008E0250"/>
    <w:rsid w:val="008E4F05"/>
    <w:rsid w:val="008E58D6"/>
    <w:rsid w:val="008F0A97"/>
    <w:rsid w:val="008F0C74"/>
    <w:rsid w:val="008F3DBD"/>
    <w:rsid w:val="009007E6"/>
    <w:rsid w:val="009020AA"/>
    <w:rsid w:val="00904776"/>
    <w:rsid w:val="00904B02"/>
    <w:rsid w:val="00905481"/>
    <w:rsid w:val="0091083A"/>
    <w:rsid w:val="00911B30"/>
    <w:rsid w:val="00912B57"/>
    <w:rsid w:val="00916D47"/>
    <w:rsid w:val="0092042A"/>
    <w:rsid w:val="00920C42"/>
    <w:rsid w:val="009326F6"/>
    <w:rsid w:val="009335DB"/>
    <w:rsid w:val="00933875"/>
    <w:rsid w:val="0093636D"/>
    <w:rsid w:val="009366BD"/>
    <w:rsid w:val="00942DF4"/>
    <w:rsid w:val="00946F0C"/>
    <w:rsid w:val="009508E9"/>
    <w:rsid w:val="00950903"/>
    <w:rsid w:val="00952FF4"/>
    <w:rsid w:val="0095477F"/>
    <w:rsid w:val="0095690A"/>
    <w:rsid w:val="00962400"/>
    <w:rsid w:val="00964ADD"/>
    <w:rsid w:val="00971625"/>
    <w:rsid w:val="0097571C"/>
    <w:rsid w:val="00980C11"/>
    <w:rsid w:val="00982360"/>
    <w:rsid w:val="0098413B"/>
    <w:rsid w:val="009856E7"/>
    <w:rsid w:val="009876A7"/>
    <w:rsid w:val="00987E12"/>
    <w:rsid w:val="0099192A"/>
    <w:rsid w:val="0099482B"/>
    <w:rsid w:val="009963D7"/>
    <w:rsid w:val="00997187"/>
    <w:rsid w:val="009A2778"/>
    <w:rsid w:val="009A3044"/>
    <w:rsid w:val="009B3D21"/>
    <w:rsid w:val="009B7184"/>
    <w:rsid w:val="009C0B86"/>
    <w:rsid w:val="009C2566"/>
    <w:rsid w:val="009D416C"/>
    <w:rsid w:val="009D724E"/>
    <w:rsid w:val="009D74A3"/>
    <w:rsid w:val="009E1B2A"/>
    <w:rsid w:val="009F2294"/>
    <w:rsid w:val="009F47E8"/>
    <w:rsid w:val="00A0201D"/>
    <w:rsid w:val="00A025A9"/>
    <w:rsid w:val="00A1028D"/>
    <w:rsid w:val="00A14036"/>
    <w:rsid w:val="00A14848"/>
    <w:rsid w:val="00A16311"/>
    <w:rsid w:val="00A1736B"/>
    <w:rsid w:val="00A20359"/>
    <w:rsid w:val="00A22C44"/>
    <w:rsid w:val="00A31D01"/>
    <w:rsid w:val="00A372E2"/>
    <w:rsid w:val="00A43C7C"/>
    <w:rsid w:val="00A44770"/>
    <w:rsid w:val="00A51B8D"/>
    <w:rsid w:val="00A5400F"/>
    <w:rsid w:val="00A544BF"/>
    <w:rsid w:val="00A63C35"/>
    <w:rsid w:val="00A642A7"/>
    <w:rsid w:val="00A66043"/>
    <w:rsid w:val="00A672E0"/>
    <w:rsid w:val="00A67482"/>
    <w:rsid w:val="00A709D8"/>
    <w:rsid w:val="00A7151C"/>
    <w:rsid w:val="00A759E8"/>
    <w:rsid w:val="00A7600E"/>
    <w:rsid w:val="00A7764E"/>
    <w:rsid w:val="00A856F8"/>
    <w:rsid w:val="00A868A5"/>
    <w:rsid w:val="00A87EBA"/>
    <w:rsid w:val="00A90872"/>
    <w:rsid w:val="00A92ED1"/>
    <w:rsid w:val="00AA3AD9"/>
    <w:rsid w:val="00AA4CB6"/>
    <w:rsid w:val="00AA7BE3"/>
    <w:rsid w:val="00AB0063"/>
    <w:rsid w:val="00AB2938"/>
    <w:rsid w:val="00AC6B65"/>
    <w:rsid w:val="00AD0E8E"/>
    <w:rsid w:val="00AD348F"/>
    <w:rsid w:val="00AD395C"/>
    <w:rsid w:val="00AD5041"/>
    <w:rsid w:val="00AD6069"/>
    <w:rsid w:val="00AE7ECA"/>
    <w:rsid w:val="00AF1AB6"/>
    <w:rsid w:val="00AF260B"/>
    <w:rsid w:val="00AF31E9"/>
    <w:rsid w:val="00AF357F"/>
    <w:rsid w:val="00AF5BD9"/>
    <w:rsid w:val="00AF6504"/>
    <w:rsid w:val="00AF6C2D"/>
    <w:rsid w:val="00B03613"/>
    <w:rsid w:val="00B04E0E"/>
    <w:rsid w:val="00B05D22"/>
    <w:rsid w:val="00B07717"/>
    <w:rsid w:val="00B12E12"/>
    <w:rsid w:val="00B136A0"/>
    <w:rsid w:val="00B1411F"/>
    <w:rsid w:val="00B16336"/>
    <w:rsid w:val="00B1779B"/>
    <w:rsid w:val="00B17E31"/>
    <w:rsid w:val="00B2090D"/>
    <w:rsid w:val="00B21265"/>
    <w:rsid w:val="00B330CF"/>
    <w:rsid w:val="00B41754"/>
    <w:rsid w:val="00B44F56"/>
    <w:rsid w:val="00B47109"/>
    <w:rsid w:val="00B55690"/>
    <w:rsid w:val="00B566C5"/>
    <w:rsid w:val="00B63FAA"/>
    <w:rsid w:val="00B70711"/>
    <w:rsid w:val="00B7203E"/>
    <w:rsid w:val="00B84C44"/>
    <w:rsid w:val="00B84CD1"/>
    <w:rsid w:val="00B91E75"/>
    <w:rsid w:val="00B92D11"/>
    <w:rsid w:val="00B94D37"/>
    <w:rsid w:val="00BA52D4"/>
    <w:rsid w:val="00BB2233"/>
    <w:rsid w:val="00BB2BC1"/>
    <w:rsid w:val="00BB5661"/>
    <w:rsid w:val="00BB5A7F"/>
    <w:rsid w:val="00BB68C4"/>
    <w:rsid w:val="00BC0FEB"/>
    <w:rsid w:val="00BC2073"/>
    <w:rsid w:val="00BC3720"/>
    <w:rsid w:val="00BC4F7E"/>
    <w:rsid w:val="00BC7904"/>
    <w:rsid w:val="00BD2826"/>
    <w:rsid w:val="00BE0EDE"/>
    <w:rsid w:val="00BE2710"/>
    <w:rsid w:val="00BE3037"/>
    <w:rsid w:val="00BE356B"/>
    <w:rsid w:val="00BE4966"/>
    <w:rsid w:val="00BE4CFE"/>
    <w:rsid w:val="00BF18C8"/>
    <w:rsid w:val="00BF1BD6"/>
    <w:rsid w:val="00BF503A"/>
    <w:rsid w:val="00BF7B1A"/>
    <w:rsid w:val="00C00657"/>
    <w:rsid w:val="00C044C8"/>
    <w:rsid w:val="00C06869"/>
    <w:rsid w:val="00C079E0"/>
    <w:rsid w:val="00C11F7E"/>
    <w:rsid w:val="00C17F5C"/>
    <w:rsid w:val="00C20F38"/>
    <w:rsid w:val="00C21F3D"/>
    <w:rsid w:val="00C231F3"/>
    <w:rsid w:val="00C24A78"/>
    <w:rsid w:val="00C2564D"/>
    <w:rsid w:val="00C32C33"/>
    <w:rsid w:val="00C343EC"/>
    <w:rsid w:val="00C3644E"/>
    <w:rsid w:val="00C412DD"/>
    <w:rsid w:val="00C436A7"/>
    <w:rsid w:val="00C45E88"/>
    <w:rsid w:val="00C50BA8"/>
    <w:rsid w:val="00C619AF"/>
    <w:rsid w:val="00C65577"/>
    <w:rsid w:val="00C65EA5"/>
    <w:rsid w:val="00C7066D"/>
    <w:rsid w:val="00C80584"/>
    <w:rsid w:val="00C8779C"/>
    <w:rsid w:val="00C948D4"/>
    <w:rsid w:val="00CA270E"/>
    <w:rsid w:val="00CA7155"/>
    <w:rsid w:val="00CB36EB"/>
    <w:rsid w:val="00CB3744"/>
    <w:rsid w:val="00CB6955"/>
    <w:rsid w:val="00CC1F41"/>
    <w:rsid w:val="00CC5FF1"/>
    <w:rsid w:val="00CD1083"/>
    <w:rsid w:val="00CD20F6"/>
    <w:rsid w:val="00CD2B50"/>
    <w:rsid w:val="00CD7F4B"/>
    <w:rsid w:val="00CE0751"/>
    <w:rsid w:val="00CE0CE4"/>
    <w:rsid w:val="00CE2CE4"/>
    <w:rsid w:val="00CE3210"/>
    <w:rsid w:val="00CE56BC"/>
    <w:rsid w:val="00CE570B"/>
    <w:rsid w:val="00D014D9"/>
    <w:rsid w:val="00D01DCD"/>
    <w:rsid w:val="00D03C85"/>
    <w:rsid w:val="00D06C8A"/>
    <w:rsid w:val="00D10922"/>
    <w:rsid w:val="00D15153"/>
    <w:rsid w:val="00D17EDB"/>
    <w:rsid w:val="00D21CAD"/>
    <w:rsid w:val="00D23CE6"/>
    <w:rsid w:val="00D2768F"/>
    <w:rsid w:val="00D31285"/>
    <w:rsid w:val="00D32EB8"/>
    <w:rsid w:val="00D36062"/>
    <w:rsid w:val="00D36585"/>
    <w:rsid w:val="00D44602"/>
    <w:rsid w:val="00D44939"/>
    <w:rsid w:val="00D45E15"/>
    <w:rsid w:val="00D47AA9"/>
    <w:rsid w:val="00D520DF"/>
    <w:rsid w:val="00D546FB"/>
    <w:rsid w:val="00D54A96"/>
    <w:rsid w:val="00D56516"/>
    <w:rsid w:val="00D615A3"/>
    <w:rsid w:val="00D62916"/>
    <w:rsid w:val="00D63540"/>
    <w:rsid w:val="00D644E6"/>
    <w:rsid w:val="00D7154C"/>
    <w:rsid w:val="00D80908"/>
    <w:rsid w:val="00D813A3"/>
    <w:rsid w:val="00D8746D"/>
    <w:rsid w:val="00D924AD"/>
    <w:rsid w:val="00D9446C"/>
    <w:rsid w:val="00DA1783"/>
    <w:rsid w:val="00DA2EBC"/>
    <w:rsid w:val="00DA4E22"/>
    <w:rsid w:val="00DA56F6"/>
    <w:rsid w:val="00DB431E"/>
    <w:rsid w:val="00DB5B24"/>
    <w:rsid w:val="00DC0B15"/>
    <w:rsid w:val="00DC17AB"/>
    <w:rsid w:val="00DC431A"/>
    <w:rsid w:val="00DD180C"/>
    <w:rsid w:val="00DD2BBC"/>
    <w:rsid w:val="00DD47F6"/>
    <w:rsid w:val="00DD5EAB"/>
    <w:rsid w:val="00DD68FE"/>
    <w:rsid w:val="00DD7018"/>
    <w:rsid w:val="00DE2AEA"/>
    <w:rsid w:val="00DE2DFD"/>
    <w:rsid w:val="00DE4354"/>
    <w:rsid w:val="00DE47BC"/>
    <w:rsid w:val="00E010D4"/>
    <w:rsid w:val="00E02942"/>
    <w:rsid w:val="00E03DCD"/>
    <w:rsid w:val="00E0707C"/>
    <w:rsid w:val="00E16277"/>
    <w:rsid w:val="00E16DAC"/>
    <w:rsid w:val="00E21738"/>
    <w:rsid w:val="00E21A43"/>
    <w:rsid w:val="00E240BE"/>
    <w:rsid w:val="00E25DE4"/>
    <w:rsid w:val="00E31B54"/>
    <w:rsid w:val="00E413E3"/>
    <w:rsid w:val="00E4552C"/>
    <w:rsid w:val="00E477AC"/>
    <w:rsid w:val="00E479EA"/>
    <w:rsid w:val="00E509D9"/>
    <w:rsid w:val="00E5101C"/>
    <w:rsid w:val="00E529B3"/>
    <w:rsid w:val="00E52C76"/>
    <w:rsid w:val="00E56198"/>
    <w:rsid w:val="00E56D04"/>
    <w:rsid w:val="00E5746D"/>
    <w:rsid w:val="00E57666"/>
    <w:rsid w:val="00E606C6"/>
    <w:rsid w:val="00E61D88"/>
    <w:rsid w:val="00E628ED"/>
    <w:rsid w:val="00E63239"/>
    <w:rsid w:val="00E639FB"/>
    <w:rsid w:val="00E64D8F"/>
    <w:rsid w:val="00E6783F"/>
    <w:rsid w:val="00E67E4C"/>
    <w:rsid w:val="00E74CF5"/>
    <w:rsid w:val="00E77C8D"/>
    <w:rsid w:val="00E82559"/>
    <w:rsid w:val="00E86A03"/>
    <w:rsid w:val="00E93C12"/>
    <w:rsid w:val="00E95F11"/>
    <w:rsid w:val="00E9673D"/>
    <w:rsid w:val="00E97454"/>
    <w:rsid w:val="00E97D02"/>
    <w:rsid w:val="00EA1B83"/>
    <w:rsid w:val="00EA1C65"/>
    <w:rsid w:val="00EA1CB6"/>
    <w:rsid w:val="00EA2563"/>
    <w:rsid w:val="00EA7A00"/>
    <w:rsid w:val="00EB104F"/>
    <w:rsid w:val="00EB3683"/>
    <w:rsid w:val="00EB5CAD"/>
    <w:rsid w:val="00EB5ED8"/>
    <w:rsid w:val="00EB6E45"/>
    <w:rsid w:val="00EB78B2"/>
    <w:rsid w:val="00EC4DB2"/>
    <w:rsid w:val="00ED23F5"/>
    <w:rsid w:val="00ED2CE1"/>
    <w:rsid w:val="00ED3015"/>
    <w:rsid w:val="00ED6470"/>
    <w:rsid w:val="00EE39A7"/>
    <w:rsid w:val="00EE3D55"/>
    <w:rsid w:val="00EE5413"/>
    <w:rsid w:val="00EE651D"/>
    <w:rsid w:val="00EE6D8E"/>
    <w:rsid w:val="00EF6F47"/>
    <w:rsid w:val="00F01498"/>
    <w:rsid w:val="00F0198F"/>
    <w:rsid w:val="00F05ACB"/>
    <w:rsid w:val="00F10B6D"/>
    <w:rsid w:val="00F12486"/>
    <w:rsid w:val="00F1277F"/>
    <w:rsid w:val="00F15F5E"/>
    <w:rsid w:val="00F3237A"/>
    <w:rsid w:val="00F34E45"/>
    <w:rsid w:val="00F4048B"/>
    <w:rsid w:val="00F404E2"/>
    <w:rsid w:val="00F51644"/>
    <w:rsid w:val="00F53E44"/>
    <w:rsid w:val="00F60079"/>
    <w:rsid w:val="00F606FF"/>
    <w:rsid w:val="00F650F6"/>
    <w:rsid w:val="00F655C6"/>
    <w:rsid w:val="00F7434D"/>
    <w:rsid w:val="00F74CF6"/>
    <w:rsid w:val="00F77D02"/>
    <w:rsid w:val="00F8075D"/>
    <w:rsid w:val="00F86292"/>
    <w:rsid w:val="00F922B2"/>
    <w:rsid w:val="00F96200"/>
    <w:rsid w:val="00F96301"/>
    <w:rsid w:val="00FA0134"/>
    <w:rsid w:val="00FA541C"/>
    <w:rsid w:val="00FA6732"/>
    <w:rsid w:val="00FB3A54"/>
    <w:rsid w:val="00FB4CD7"/>
    <w:rsid w:val="00FB5D8F"/>
    <w:rsid w:val="00FB62B1"/>
    <w:rsid w:val="00FB67DE"/>
    <w:rsid w:val="00FB69FC"/>
    <w:rsid w:val="00FC02DB"/>
    <w:rsid w:val="00FC4FD9"/>
    <w:rsid w:val="00FD2D70"/>
    <w:rsid w:val="00FD5549"/>
    <w:rsid w:val="00FE298F"/>
    <w:rsid w:val="00FE569D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4BB1A"/>
  <w15:chartTrackingRefBased/>
  <w15:docId w15:val="{F97DCDE1-5AD9-4610-A4DB-6121DAE7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7FF"/>
    <w:pPr>
      <w:spacing w:before="100" w:beforeAutospacing="1" w:after="100" w:afterAutospacing="1" w:line="276" w:lineRule="auto"/>
      <w:jc w:val="both"/>
    </w:pPr>
    <w:rPr>
      <w:sz w:val="24"/>
      <w:szCs w:val="22"/>
      <w:lang w:eastAsia="en-US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1477E3"/>
    <w:pPr>
      <w:keepNext/>
      <w:keepLines/>
      <w:numPr>
        <w:numId w:val="2"/>
      </w:numPr>
      <w:spacing w:before="360" w:beforeAutospacing="0" w:after="0" w:afterAutospacing="0"/>
      <w:contextualSpacing w:val="0"/>
      <w:outlineLvl w:val="0"/>
    </w:pPr>
    <w:rPr>
      <w:b/>
      <w:bCs/>
      <w:color w:val="003D6E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477E3"/>
    <w:pPr>
      <w:keepNext/>
      <w:keepLines/>
      <w:numPr>
        <w:ilvl w:val="1"/>
        <w:numId w:val="2"/>
      </w:numPr>
      <w:spacing w:before="360" w:beforeAutospacing="0" w:after="0" w:afterAutospacing="0"/>
      <w:outlineLvl w:val="1"/>
    </w:pPr>
    <w:rPr>
      <w:rFonts w:eastAsia="MS Gothic"/>
      <w:b/>
      <w:bCs/>
      <w:color w:val="003D6E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rsid w:val="002269FF"/>
    <w:pPr>
      <w:numPr>
        <w:ilvl w:val="2"/>
        <w:numId w:val="12"/>
      </w:numPr>
      <w:outlineLvl w:val="2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827878"/>
    <w:rPr>
      <w:color w:val="0000FF"/>
      <w:u w:val="single"/>
    </w:rPr>
  </w:style>
  <w:style w:type="paragraph" w:styleId="Akapitzlist">
    <w:name w:val="List Paragraph"/>
    <w:aliases w:val="Normalny PDST,lp1,Preambuła,HŁ_Bullet1,L1,Numerowanie,Podsis rysunku,Akapit z listą5,Wyliczanie,List Paragraph,BulletC,Rozdział,T_SZ_List Paragraph,Podsis rysunku1,Normalny PDST1,lp11,Preambuła1,HŁ_Bullet11,L11,Numerowanie1,Heading2"/>
    <w:basedOn w:val="Normalny"/>
    <w:link w:val="AkapitzlistZnak"/>
    <w:uiPriority w:val="34"/>
    <w:qFormat/>
    <w:rsid w:val="0093387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706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F706A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FF706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4C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44CB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44CBD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44CB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044CBD"/>
    <w:rPr>
      <w:rFonts w:ascii="Calibri" w:hAnsi="Calibri"/>
      <w:szCs w:val="21"/>
    </w:rPr>
  </w:style>
  <w:style w:type="character" w:customStyle="1" w:styleId="Nagwek1Znak">
    <w:name w:val="Nagłówek 1 Znak"/>
    <w:link w:val="Nagwek1"/>
    <w:uiPriority w:val="9"/>
    <w:rsid w:val="001477E3"/>
    <w:rPr>
      <w:b/>
      <w:bCs/>
      <w:color w:val="003D6E"/>
      <w:sz w:val="28"/>
      <w:szCs w:val="24"/>
    </w:rPr>
  </w:style>
  <w:style w:type="character" w:customStyle="1" w:styleId="Nagwek2Znak">
    <w:name w:val="Nagłówek 2 Znak"/>
    <w:link w:val="Nagwek2"/>
    <w:uiPriority w:val="9"/>
    <w:rsid w:val="001477E3"/>
    <w:rPr>
      <w:rFonts w:eastAsia="MS Gothic" w:cs="Times New Roman"/>
      <w:b/>
      <w:bCs/>
      <w:color w:val="003D6E"/>
      <w:sz w:val="24"/>
      <w:szCs w:val="26"/>
    </w:rPr>
  </w:style>
  <w:style w:type="character" w:customStyle="1" w:styleId="Nagwek3Znak">
    <w:name w:val="Nagłówek 3 Znak"/>
    <w:link w:val="Nagwek3"/>
    <w:uiPriority w:val="9"/>
    <w:rsid w:val="002269FF"/>
    <w:rPr>
      <w:rFonts w:eastAsia="MS Gothic" w:cs="Times New Roman"/>
      <w:bCs/>
      <w:color w:val="000000"/>
      <w:sz w:val="26"/>
      <w:szCs w:val="26"/>
    </w:rPr>
  </w:style>
  <w:style w:type="character" w:styleId="Uwydatnienie">
    <w:name w:val="Emphasis"/>
    <w:uiPriority w:val="20"/>
    <w:qFormat/>
    <w:rsid w:val="002269FF"/>
    <w:rPr>
      <w:i/>
      <w:iCs/>
    </w:rPr>
  </w:style>
  <w:style w:type="paragraph" w:customStyle="1" w:styleId="Tekstpodstawowy1">
    <w:name w:val="Tekst podstawowy 1"/>
    <w:basedOn w:val="Normalny"/>
    <w:link w:val="Tekstpodstawowy1Znak"/>
    <w:qFormat/>
    <w:rsid w:val="00346677"/>
  </w:style>
  <w:style w:type="character" w:customStyle="1" w:styleId="Tekstpodstawowy1Znak">
    <w:name w:val="Tekst podstawowy 1 Znak"/>
    <w:link w:val="Tekstpodstawowy1"/>
    <w:rsid w:val="00346677"/>
    <w:rPr>
      <w:sz w:val="24"/>
    </w:rPr>
  </w:style>
  <w:style w:type="paragraph" w:customStyle="1" w:styleId="Tekstpodstawowy1Bold">
    <w:name w:val="Tekst podstawowy 1 Bold"/>
    <w:basedOn w:val="Normalny"/>
    <w:qFormat/>
    <w:rsid w:val="00346677"/>
    <w:rPr>
      <w:b/>
    </w:rPr>
  </w:style>
  <w:style w:type="paragraph" w:customStyle="1" w:styleId="Tekstpodstawowy1Italic">
    <w:name w:val="Tekst podstawowy 1 Italic"/>
    <w:basedOn w:val="Tekstpodstawowy1"/>
    <w:qFormat/>
    <w:rsid w:val="002269FF"/>
    <w:rPr>
      <w:i/>
    </w:rPr>
  </w:style>
  <w:style w:type="paragraph" w:customStyle="1" w:styleId="Tekstpodstawowy1BoldItalic">
    <w:name w:val="Tekst podstawowy 1 Bold Italic"/>
    <w:basedOn w:val="Normalny"/>
    <w:qFormat/>
    <w:rsid w:val="00346677"/>
    <w:rPr>
      <w:b/>
      <w:i/>
    </w:rPr>
  </w:style>
  <w:style w:type="paragraph" w:customStyle="1" w:styleId="Listanumerowana1">
    <w:name w:val="Lista numerowana 1"/>
    <w:basedOn w:val="Tekstpodstawowy1"/>
    <w:link w:val="Listanumerowana1Znak"/>
    <w:qFormat/>
    <w:rsid w:val="000E7C53"/>
    <w:pPr>
      <w:numPr>
        <w:numId w:val="13"/>
      </w:numPr>
      <w:tabs>
        <w:tab w:val="clear" w:pos="340"/>
        <w:tab w:val="left" w:pos="426"/>
      </w:tabs>
      <w:ind w:left="426" w:hanging="425"/>
    </w:pPr>
  </w:style>
  <w:style w:type="paragraph" w:customStyle="1" w:styleId="Listapunktowana1">
    <w:name w:val="Lista punktowana 1"/>
    <w:basedOn w:val="Tekstpodstawowy1"/>
    <w:link w:val="Listapunktowana1Znak"/>
    <w:qFormat/>
    <w:rsid w:val="005D3316"/>
    <w:pPr>
      <w:numPr>
        <w:numId w:val="14"/>
      </w:numPr>
      <w:ind w:left="794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69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69FF"/>
  </w:style>
  <w:style w:type="character" w:styleId="Pogrubienie">
    <w:name w:val="Strong"/>
    <w:uiPriority w:val="22"/>
    <w:qFormat/>
    <w:rsid w:val="000E7C53"/>
    <w:rPr>
      <w:b/>
      <w:bCs/>
    </w:rPr>
  </w:style>
  <w:style w:type="paragraph" w:customStyle="1" w:styleId="Adres">
    <w:name w:val="Adres"/>
    <w:basedOn w:val="Normalny"/>
    <w:link w:val="AdresZnak"/>
    <w:qFormat/>
    <w:rsid w:val="004B4AA8"/>
    <w:pPr>
      <w:spacing w:before="0" w:beforeAutospacing="0" w:after="0" w:afterAutospacing="0"/>
      <w:jc w:val="left"/>
    </w:pPr>
    <w:rPr>
      <w:b/>
    </w:rPr>
  </w:style>
  <w:style w:type="paragraph" w:customStyle="1" w:styleId="Miejsce-Data">
    <w:name w:val="Miejsce-Data"/>
    <w:basedOn w:val="Normalny"/>
    <w:link w:val="Miejsce-DataZnak"/>
    <w:qFormat/>
    <w:rsid w:val="00B05D22"/>
    <w:pPr>
      <w:spacing w:before="0" w:beforeAutospacing="0"/>
      <w:jc w:val="right"/>
    </w:pPr>
    <w:rPr>
      <w:sz w:val="20"/>
    </w:rPr>
  </w:style>
  <w:style w:type="character" w:customStyle="1" w:styleId="AdresZnak">
    <w:name w:val="Adres Znak"/>
    <w:link w:val="Adres"/>
    <w:rsid w:val="004B4AA8"/>
    <w:rPr>
      <w:b/>
      <w:sz w:val="24"/>
    </w:rPr>
  </w:style>
  <w:style w:type="paragraph" w:customStyle="1" w:styleId="Jednostka">
    <w:name w:val="Jednostka"/>
    <w:basedOn w:val="Normalny"/>
    <w:link w:val="JednostkaZnak"/>
    <w:qFormat/>
    <w:rsid w:val="00DD47F6"/>
    <w:pPr>
      <w:spacing w:before="0" w:beforeAutospacing="0" w:after="0" w:afterAutospacing="0"/>
      <w:jc w:val="left"/>
    </w:pPr>
    <w:rPr>
      <w:color w:val="003D6E"/>
      <w:sz w:val="20"/>
    </w:rPr>
  </w:style>
  <w:style w:type="character" w:customStyle="1" w:styleId="Miejsce-DataZnak">
    <w:name w:val="Miejsce-Data Znak"/>
    <w:link w:val="Miejsce-Data"/>
    <w:rsid w:val="00B05D22"/>
    <w:rPr>
      <w:sz w:val="20"/>
    </w:rPr>
  </w:style>
  <w:style w:type="paragraph" w:customStyle="1" w:styleId="Znakpisma">
    <w:name w:val="Znak pisma"/>
    <w:basedOn w:val="Normalny"/>
    <w:link w:val="ZnakpismaZnak"/>
    <w:qFormat/>
    <w:rsid w:val="00DD47F6"/>
    <w:pPr>
      <w:spacing w:before="0" w:beforeAutospacing="0" w:after="20" w:afterAutospacing="0"/>
      <w:jc w:val="left"/>
    </w:pPr>
    <w:rPr>
      <w:sz w:val="20"/>
    </w:rPr>
  </w:style>
  <w:style w:type="character" w:customStyle="1" w:styleId="JednostkaZnak">
    <w:name w:val="Jednostka Znak"/>
    <w:link w:val="Jednostka"/>
    <w:rsid w:val="00DD47F6"/>
    <w:rPr>
      <w:color w:val="003D6E"/>
      <w:sz w:val="20"/>
    </w:rPr>
  </w:style>
  <w:style w:type="paragraph" w:customStyle="1" w:styleId="Stopkainfo">
    <w:name w:val="Stopka info"/>
    <w:basedOn w:val="Stopka"/>
    <w:link w:val="StopkainfoZnak"/>
    <w:qFormat/>
    <w:rsid w:val="00393C96"/>
    <w:pPr>
      <w:pBdr>
        <w:top w:val="single" w:sz="8" w:space="10" w:color="00993F"/>
      </w:pBdr>
      <w:tabs>
        <w:tab w:val="clear" w:pos="4536"/>
        <w:tab w:val="clear" w:pos="9072"/>
        <w:tab w:val="left" w:pos="3261"/>
        <w:tab w:val="left" w:pos="6379"/>
      </w:tabs>
      <w:spacing w:before="0" w:beforeAutospacing="0" w:afterAutospacing="0" w:line="276" w:lineRule="auto"/>
      <w:jc w:val="left"/>
    </w:pPr>
    <w:rPr>
      <w:color w:val="003D6E"/>
      <w:sz w:val="20"/>
      <w:szCs w:val="20"/>
    </w:rPr>
  </w:style>
  <w:style w:type="character" w:customStyle="1" w:styleId="ZnakpismaZnak">
    <w:name w:val="Znak pisma Znak"/>
    <w:link w:val="Znakpisma"/>
    <w:rsid w:val="00DD47F6"/>
    <w:rPr>
      <w:sz w:val="20"/>
    </w:rPr>
  </w:style>
  <w:style w:type="paragraph" w:customStyle="1" w:styleId="Stopkastrony">
    <w:name w:val="Stopka strony"/>
    <w:basedOn w:val="Stopka"/>
    <w:link w:val="StopkastronyZnak"/>
    <w:qFormat/>
    <w:rsid w:val="00BF7B1A"/>
    <w:pPr>
      <w:jc w:val="center"/>
    </w:pPr>
    <w:rPr>
      <w:color w:val="003D6E"/>
      <w:sz w:val="20"/>
    </w:rPr>
  </w:style>
  <w:style w:type="character" w:customStyle="1" w:styleId="StopkainfoZnak">
    <w:name w:val="Stopka info Znak"/>
    <w:link w:val="Stopkainfo"/>
    <w:rsid w:val="00393C96"/>
    <w:rPr>
      <w:color w:val="003D6E"/>
      <w:sz w:val="20"/>
      <w:szCs w:val="20"/>
    </w:rPr>
  </w:style>
  <w:style w:type="paragraph" w:customStyle="1" w:styleId="Listanumerowana1poziomII">
    <w:name w:val="Lista numerowana 1 poziom II"/>
    <w:basedOn w:val="Listanumerowana1"/>
    <w:link w:val="Listanumerowana1poziomIIZnak"/>
    <w:qFormat/>
    <w:rsid w:val="00E02942"/>
    <w:pPr>
      <w:numPr>
        <w:ilvl w:val="1"/>
        <w:numId w:val="18"/>
      </w:numPr>
    </w:pPr>
  </w:style>
  <w:style w:type="character" w:customStyle="1" w:styleId="StopkastronyZnak">
    <w:name w:val="Stopka strony Znak"/>
    <w:link w:val="Stopkastrony"/>
    <w:rsid w:val="00BF7B1A"/>
    <w:rPr>
      <w:color w:val="003D6E"/>
      <w:sz w:val="20"/>
    </w:rPr>
  </w:style>
  <w:style w:type="paragraph" w:customStyle="1" w:styleId="Listanumerowana1poziomIII">
    <w:name w:val="Lista numerowana 1 poziom III"/>
    <w:basedOn w:val="Listanumerowana1"/>
    <w:link w:val="Listanumerowana1poziomIIIZnak"/>
    <w:qFormat/>
    <w:rsid w:val="00E02942"/>
    <w:pPr>
      <w:numPr>
        <w:ilvl w:val="2"/>
        <w:numId w:val="18"/>
      </w:numPr>
    </w:pPr>
  </w:style>
  <w:style w:type="character" w:customStyle="1" w:styleId="Listanumerowana1Znak">
    <w:name w:val="Lista numerowana 1 Znak"/>
    <w:link w:val="Listanumerowana1"/>
    <w:rsid w:val="00E02942"/>
    <w:rPr>
      <w:sz w:val="24"/>
    </w:rPr>
  </w:style>
  <w:style w:type="character" w:customStyle="1" w:styleId="Listanumerowana1poziomIIZnak">
    <w:name w:val="Lista numerowana 1 poziom II Znak"/>
    <w:link w:val="Listanumerowana1poziomII"/>
    <w:rsid w:val="00E02942"/>
    <w:rPr>
      <w:sz w:val="24"/>
    </w:rPr>
  </w:style>
  <w:style w:type="paragraph" w:customStyle="1" w:styleId="Listapunktowana1poziomII">
    <w:name w:val="Lista punktowana 1 poziom II"/>
    <w:basedOn w:val="Listapunktowana1"/>
    <w:link w:val="Listapunktowana1poziomIIZnak"/>
    <w:qFormat/>
    <w:rsid w:val="00E02942"/>
    <w:pPr>
      <w:numPr>
        <w:ilvl w:val="1"/>
      </w:numPr>
    </w:pPr>
  </w:style>
  <w:style w:type="character" w:customStyle="1" w:styleId="Listanumerowana1poziomIIIZnak">
    <w:name w:val="Lista numerowana 1 poziom III Znak"/>
    <w:link w:val="Listanumerowana1poziomIII"/>
    <w:rsid w:val="00E02942"/>
    <w:rPr>
      <w:sz w:val="24"/>
    </w:rPr>
  </w:style>
  <w:style w:type="character" w:customStyle="1" w:styleId="Listapunktowana1Znak">
    <w:name w:val="Lista punktowana 1 Znak"/>
    <w:link w:val="Listapunktowana1"/>
    <w:rsid w:val="00E02942"/>
    <w:rPr>
      <w:sz w:val="24"/>
    </w:rPr>
  </w:style>
  <w:style w:type="character" w:customStyle="1" w:styleId="Listapunktowana1poziomIIZnak">
    <w:name w:val="Lista punktowana 1 poziom II Znak"/>
    <w:link w:val="Listapunktowana1poziomII"/>
    <w:rsid w:val="00E02942"/>
    <w:rPr>
      <w:sz w:val="24"/>
    </w:rPr>
  </w:style>
  <w:style w:type="paragraph" w:styleId="NormalnyWeb">
    <w:name w:val="Normal (Web)"/>
    <w:basedOn w:val="Normalny"/>
    <w:uiPriority w:val="99"/>
    <w:unhideWhenUsed/>
    <w:rsid w:val="000D396C"/>
    <w:pPr>
      <w:spacing w:line="240" w:lineRule="auto"/>
      <w:jc w:val="left"/>
    </w:pPr>
    <w:rPr>
      <w:rFonts w:ascii="Times New Roman" w:eastAsia="Times New Roman" w:hAnsi="Times New Roman"/>
      <w:szCs w:val="24"/>
      <w:lang w:eastAsia="pl-PL"/>
    </w:rPr>
  </w:style>
  <w:style w:type="character" w:customStyle="1" w:styleId="border">
    <w:name w:val="border"/>
    <w:basedOn w:val="Domylnaczcionkaakapitu"/>
    <w:rsid w:val="00532A37"/>
  </w:style>
  <w:style w:type="paragraph" w:customStyle="1" w:styleId="xxxmsonormal">
    <w:name w:val="x_x_x_msonormal"/>
    <w:basedOn w:val="Normalny"/>
    <w:rsid w:val="00687E54"/>
    <w:pPr>
      <w:spacing w:before="0" w:beforeAutospacing="0" w:after="0" w:afterAutospacing="0" w:line="240" w:lineRule="auto"/>
      <w:jc w:val="left"/>
    </w:pPr>
    <w:rPr>
      <w:rFonts w:ascii="Times New Roman" w:hAnsi="Times New Roman"/>
      <w:szCs w:val="24"/>
      <w:lang w:eastAsia="pl-PL"/>
    </w:rPr>
  </w:style>
  <w:style w:type="character" w:customStyle="1" w:styleId="pogrubieniechar">
    <w:name w:val="pogrubieniechar"/>
    <w:rsid w:val="003E4A57"/>
  </w:style>
  <w:style w:type="character" w:styleId="Nierozpoznanawzmianka">
    <w:name w:val="Unresolved Mention"/>
    <w:basedOn w:val="Domylnaczcionkaakapitu"/>
    <w:uiPriority w:val="99"/>
    <w:semiHidden/>
    <w:unhideWhenUsed/>
    <w:rsid w:val="0041005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PDST Znak,lp1 Znak,Preambuła Znak,HŁ_Bullet1 Znak,L1 Znak,Numerowanie Znak,Podsis rysunku Znak,Akapit z listą5 Znak,Wyliczanie Znak,List Paragraph Znak,BulletC Znak,Rozdział Znak,T_SZ_List Paragraph Znak,Podsis rysunku1 Znak"/>
    <w:link w:val="Akapitzlist"/>
    <w:uiPriority w:val="34"/>
    <w:qFormat/>
    <w:locked/>
    <w:rsid w:val="00C65577"/>
    <w:rPr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7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62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820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84488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447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419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354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40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9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zus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Z~1.CIE\AppData\Local\Temp\7zO8E207053\Papier%20firmowy%20A4%20Informacja%20Prasow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AF42C-02B5-4265-AA07-9ADA91E0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A4 Informacja Prasowa</Template>
  <TotalTime>81</TotalTime>
  <Pages>1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Cieszyński, Krzysztof</dc:creator>
  <cp:keywords/>
  <cp:lastModifiedBy>Krawczyk, Marzena</cp:lastModifiedBy>
  <cp:revision>4</cp:revision>
  <cp:lastPrinted>2025-12-18T09:53:00Z</cp:lastPrinted>
  <dcterms:created xsi:type="dcterms:W3CDTF">2025-12-16T11:41:00Z</dcterms:created>
  <dcterms:modified xsi:type="dcterms:W3CDTF">2025-12-18T11:02:00Z</dcterms:modified>
</cp:coreProperties>
</file>